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DDDC9" w14:textId="77777777" w:rsidR="00862322" w:rsidRDefault="00862322" w:rsidP="008623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FECIAL</w:t>
      </w:r>
      <w:r>
        <w:rPr>
          <w:rFonts w:ascii="Times New Roman" w:hAnsi="Times New Roman" w:cs="Times New Roman"/>
          <w:sz w:val="24"/>
          <w:szCs w:val="24"/>
        </w:rPr>
        <w:t xml:space="preserve">        (fl.1403)</w:t>
      </w:r>
    </w:p>
    <w:p w14:paraId="1EE2587D" w14:textId="77777777" w:rsidR="00862322" w:rsidRDefault="00862322" w:rsidP="008623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697F9C" w14:textId="77777777" w:rsidR="00862322" w:rsidRDefault="00862322" w:rsidP="008623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17976" w14:textId="77777777" w:rsidR="00862322" w:rsidRDefault="00862322" w:rsidP="008623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Fecial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Denton, Kent(q.v.).</w:t>
      </w:r>
    </w:p>
    <w:p w14:paraId="1EAD6C07" w14:textId="77777777" w:rsidR="00862322" w:rsidRDefault="00862322" w:rsidP="008623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</w:t>
      </w:r>
      <w:proofErr w:type="spellStart"/>
      <w:r>
        <w:rPr>
          <w:rFonts w:ascii="Times New Roman" w:hAnsi="Times New Roman" w:cs="Times New Roman"/>
          <w:sz w:val="24"/>
          <w:szCs w:val="24"/>
        </w:rPr>
        <w:t>Archaeologia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</w:rPr>
        <w:t>” vol.25, pub. 1902 by the Kent Archaeological Society p. 261)</w:t>
      </w:r>
    </w:p>
    <w:p w14:paraId="7E15F8F1" w14:textId="77777777" w:rsidR="00862322" w:rsidRDefault="00862322" w:rsidP="008623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FC42CB" w14:textId="77777777" w:rsidR="00862322" w:rsidRDefault="00862322" w:rsidP="008623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9B285C" w14:textId="77777777" w:rsidR="00862322" w:rsidRDefault="00862322" w:rsidP="00862322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May1403</w:t>
      </w:r>
      <w:r>
        <w:rPr>
          <w:rFonts w:ascii="Times New Roman" w:hAnsi="Times New Roman" w:cs="Times New Roman"/>
          <w:sz w:val="24"/>
          <w:szCs w:val="24"/>
        </w:rPr>
        <w:tab/>
        <w:t>His father granted a tenement and five acres and a rood of land in the parish of Denton, Kent, to him and his brother, William(q.v.).   (ibid.)</w:t>
      </w:r>
    </w:p>
    <w:p w14:paraId="66681741" w14:textId="77777777" w:rsidR="00862322" w:rsidRDefault="00862322" w:rsidP="00862322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4250FD8B" w14:textId="77777777" w:rsidR="00862322" w:rsidRDefault="00862322" w:rsidP="00862322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3436213E" w14:textId="381B8AAC" w:rsidR="00BA00AB" w:rsidRPr="00EB3209" w:rsidRDefault="00862322" w:rsidP="008623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February 2022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F9869" w14:textId="77777777" w:rsidR="00862322" w:rsidRDefault="00862322" w:rsidP="009139A6">
      <w:r>
        <w:separator/>
      </w:r>
    </w:p>
  </w:endnote>
  <w:endnote w:type="continuationSeparator" w:id="0">
    <w:p w14:paraId="00D3FC86" w14:textId="77777777" w:rsidR="00862322" w:rsidRDefault="008623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FA7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92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81A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612E7" w14:textId="77777777" w:rsidR="00862322" w:rsidRDefault="00862322" w:rsidP="009139A6">
      <w:r>
        <w:separator/>
      </w:r>
    </w:p>
  </w:footnote>
  <w:footnote w:type="continuationSeparator" w:id="0">
    <w:p w14:paraId="443392FF" w14:textId="77777777" w:rsidR="00862322" w:rsidRDefault="008623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7F8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F3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FE9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322"/>
    <w:rsid w:val="000666E0"/>
    <w:rsid w:val="002510B7"/>
    <w:rsid w:val="005C130B"/>
    <w:rsid w:val="00826F5C"/>
    <w:rsid w:val="0086232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FC345"/>
  <w15:chartTrackingRefBased/>
  <w15:docId w15:val="{FB706FEB-7247-4621-8714-F4AE40E26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2022-02-05T19:33:00Z</dcterms:created>
  <dcterms:modified xsi:type="dcterms:W3CDTF">2022-02-05T19:34:00Z</dcterms:modified>
</cp:coreProperties>
</file>